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4D" w:rsidRDefault="00AC5A4D" w:rsidP="00AC5A4D">
      <w:pPr>
        <w:jc w:val="right"/>
        <w:rPr>
          <w:spacing w:val="20"/>
        </w:rPr>
      </w:pPr>
    </w:p>
    <w:p w:rsidR="00E90FD4" w:rsidRDefault="00E90FD4" w:rsidP="00E90FD4">
      <w:pPr>
        <w:jc w:val="center"/>
        <w:rPr>
          <w:spacing w:val="20"/>
        </w:rPr>
      </w:pPr>
      <w:r>
        <w:rPr>
          <w:spacing w:val="20"/>
        </w:rPr>
        <w:t>РОССИЙСКАЯ ФЕДЕРАЦИЯ</w:t>
      </w:r>
    </w:p>
    <w:p w:rsidR="00E90FD4" w:rsidRPr="00E90FD4" w:rsidRDefault="00E90FD4" w:rsidP="00E90FD4">
      <w:pPr>
        <w:jc w:val="center"/>
        <w:rPr>
          <w:spacing w:val="20"/>
        </w:rPr>
      </w:pPr>
    </w:p>
    <w:p w:rsidR="00E90FD4" w:rsidRDefault="00E90FD4" w:rsidP="00E90FD4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E90FD4" w:rsidRDefault="00E90FD4" w:rsidP="00E90FD4">
      <w:pPr>
        <w:pStyle w:val="4"/>
      </w:pPr>
      <w:r>
        <w:t>карачевский ГОРОДСКОЙ совет</w:t>
      </w:r>
    </w:p>
    <w:p w:rsidR="00E90FD4" w:rsidRDefault="00E90FD4" w:rsidP="00E90FD4">
      <w:pPr>
        <w:pStyle w:val="4"/>
      </w:pPr>
      <w:r>
        <w:t>НАРОДНЫХ ДЕПУТАТОВ</w:t>
      </w:r>
    </w:p>
    <w:p w:rsidR="00E90FD4" w:rsidRDefault="00E90FD4" w:rsidP="00E90FD4">
      <w:pPr>
        <w:rPr>
          <w:sz w:val="24"/>
        </w:rPr>
      </w:pPr>
    </w:p>
    <w:p w:rsidR="00E90FD4" w:rsidRDefault="00E90FD4" w:rsidP="00E90FD4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>
        <w:rPr>
          <w:rFonts w:ascii="Courier New" w:hAnsi="Courier New"/>
          <w:spacing w:val="106"/>
          <w:sz w:val="40"/>
          <w:szCs w:val="40"/>
        </w:rPr>
        <w:t>РЕШЕНИЕ</w:t>
      </w:r>
    </w:p>
    <w:p w:rsidR="00E90FD4" w:rsidRDefault="00E90FD4" w:rsidP="00E90FD4">
      <w:pPr>
        <w:rPr>
          <w:sz w:val="24"/>
          <w:szCs w:val="24"/>
        </w:rPr>
      </w:pPr>
    </w:p>
    <w:p w:rsidR="00E90FD4" w:rsidRDefault="00E90FD4" w:rsidP="00E90FD4">
      <w:pPr>
        <w:ind w:firstLine="284"/>
        <w:rPr>
          <w:rFonts w:ascii="Courier New" w:hAnsi="Courier New"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6B289E" w:rsidP="00E90FD4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25.07.2018г. № 3-</w:t>
      </w:r>
      <w:r w:rsidR="008D11E6">
        <w:rPr>
          <w:spacing w:val="20"/>
          <w:sz w:val="28"/>
          <w:szCs w:val="28"/>
        </w:rPr>
        <w:t>460</w:t>
      </w:r>
      <w:bookmarkStart w:id="0" w:name="_GoBack"/>
      <w:bookmarkEnd w:id="0"/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  <w:proofErr w:type="spellStart"/>
      <w:r>
        <w:rPr>
          <w:rFonts w:ascii="Courier New" w:hAnsi="Courier New"/>
          <w:spacing w:val="20"/>
          <w:sz w:val="16"/>
          <w:szCs w:val="16"/>
        </w:rPr>
        <w:t>г</w:t>
      </w:r>
      <w:proofErr w:type="gramStart"/>
      <w:r>
        <w:rPr>
          <w:rFonts w:ascii="Courier New" w:hAnsi="Courier New"/>
          <w:spacing w:val="20"/>
          <w:sz w:val="16"/>
          <w:szCs w:val="16"/>
        </w:rPr>
        <w:t>.К</w:t>
      </w:r>
      <w:proofErr w:type="gramEnd"/>
      <w:r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E90FD4" w:rsidRDefault="00E90FD4" w:rsidP="00E90FD4">
      <w:pPr>
        <w:rPr>
          <w:spacing w:val="8"/>
          <w:sz w:val="26"/>
          <w:szCs w:val="26"/>
        </w:rPr>
      </w:pPr>
    </w:p>
    <w:p w:rsidR="006B289E" w:rsidRDefault="00AC5A4D" w:rsidP="00AC5A4D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О внесении изменений в Правила</w:t>
      </w:r>
      <w:r w:rsidR="006B289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 xml:space="preserve">благоустройства </w:t>
      </w:r>
    </w:p>
    <w:p w:rsidR="006B289E" w:rsidRDefault="00AC5A4D" w:rsidP="00AC5A4D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территории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поселения,</w:t>
      </w:r>
      <w:r w:rsidR="006B289E">
        <w:rPr>
          <w:spacing w:val="8"/>
          <w:sz w:val="28"/>
          <w:szCs w:val="28"/>
        </w:rPr>
        <w:t xml:space="preserve"> </w:t>
      </w:r>
    </w:p>
    <w:p w:rsidR="00AC5A4D" w:rsidRDefault="00AC5A4D" w:rsidP="00AC5A4D">
      <w:pPr>
        <w:rPr>
          <w:spacing w:val="8"/>
          <w:sz w:val="28"/>
          <w:szCs w:val="28"/>
        </w:rPr>
      </w:pPr>
      <w:proofErr w:type="gramStart"/>
      <w:r>
        <w:rPr>
          <w:spacing w:val="8"/>
          <w:sz w:val="28"/>
          <w:szCs w:val="28"/>
        </w:rPr>
        <w:t>утвержденных</w:t>
      </w:r>
      <w:proofErr w:type="gramEnd"/>
      <w:r>
        <w:rPr>
          <w:spacing w:val="8"/>
          <w:sz w:val="28"/>
          <w:szCs w:val="28"/>
        </w:rPr>
        <w:t xml:space="preserve"> решением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Совета</w:t>
      </w:r>
    </w:p>
    <w:p w:rsidR="00E90FD4" w:rsidRDefault="00AC5A4D" w:rsidP="00AC5A4D">
      <w:pPr>
        <w:rPr>
          <w:bCs/>
          <w:sz w:val="28"/>
          <w:szCs w:val="28"/>
        </w:rPr>
      </w:pPr>
      <w:r>
        <w:rPr>
          <w:spacing w:val="8"/>
          <w:sz w:val="28"/>
          <w:szCs w:val="28"/>
        </w:rPr>
        <w:t xml:space="preserve">народных депутатов от 27.10.2017г. № 3-389 </w:t>
      </w:r>
      <w:r w:rsidR="00E90FD4">
        <w:rPr>
          <w:spacing w:val="8"/>
          <w:sz w:val="28"/>
          <w:szCs w:val="28"/>
        </w:rPr>
        <w:t xml:space="preserve"> </w:t>
      </w:r>
    </w:p>
    <w:p w:rsidR="00E90FD4" w:rsidRDefault="00E90FD4" w:rsidP="00E90FD4">
      <w:pPr>
        <w:rPr>
          <w:bCs/>
          <w:sz w:val="28"/>
          <w:szCs w:val="28"/>
        </w:rPr>
      </w:pP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06.10.2003г. № 131-ФЗ «Об общих принципах организации местного самоуправ</w:t>
      </w:r>
      <w:r w:rsidR="00F3278D">
        <w:rPr>
          <w:sz w:val="28"/>
          <w:szCs w:val="28"/>
        </w:rPr>
        <w:t xml:space="preserve">ления в Российской Федерации», </w:t>
      </w:r>
      <w:r>
        <w:rPr>
          <w:sz w:val="28"/>
          <w:szCs w:val="28"/>
        </w:rPr>
        <w:t>Уставом МО «</w:t>
      </w:r>
      <w:proofErr w:type="spellStart"/>
      <w:r>
        <w:rPr>
          <w:sz w:val="28"/>
          <w:szCs w:val="28"/>
        </w:rPr>
        <w:t>Карачевское</w:t>
      </w:r>
      <w:proofErr w:type="spellEnd"/>
      <w:r>
        <w:rPr>
          <w:sz w:val="28"/>
          <w:szCs w:val="28"/>
        </w:rPr>
        <w:t xml:space="preserve"> городское поселение»</w:t>
      </w:r>
      <w:r w:rsidR="00F3278D">
        <w:rPr>
          <w:sz w:val="28"/>
          <w:szCs w:val="28"/>
        </w:rPr>
        <w:t>, на основании  письма Брянской природоохранной прокуратуры Брянской области от 27.06.2018г. № 15/10-2018г. и учитывая результаты публичных слушаний,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Карачевский</w:t>
      </w:r>
      <w:proofErr w:type="spellEnd"/>
      <w:r>
        <w:rPr>
          <w:sz w:val="28"/>
          <w:szCs w:val="28"/>
        </w:rPr>
        <w:t xml:space="preserve"> городской Совет народных депутатов –</w:t>
      </w: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0FD4" w:rsidRDefault="00E90FD4" w:rsidP="00E90FD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C5A4D" w:rsidRDefault="00AC5A4D" w:rsidP="00AC5A4D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6B289E">
        <w:rPr>
          <w:sz w:val="28"/>
          <w:szCs w:val="28"/>
        </w:rPr>
        <w:t xml:space="preserve">Внести </w:t>
      </w:r>
      <w:r>
        <w:rPr>
          <w:spacing w:val="8"/>
          <w:sz w:val="28"/>
          <w:szCs w:val="28"/>
        </w:rPr>
        <w:t xml:space="preserve">в Правила благоустройства территории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поселения, утвержденных решением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Совета народных депутатов от 27.10.2017г. № 3-389</w:t>
      </w:r>
      <w:r w:rsidR="006B289E">
        <w:rPr>
          <w:spacing w:val="8"/>
          <w:sz w:val="28"/>
          <w:szCs w:val="28"/>
        </w:rPr>
        <w:t xml:space="preserve"> следующие изменения:</w:t>
      </w:r>
    </w:p>
    <w:p w:rsidR="00AC5A4D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пунктах 2.2, 2.4, 3.2.2, 3.2.16, 4.2.6, 4.4.1.2, подпунктах 3.7 пункта 4.4.1.4 слова «прилегающая территория» - исключить.</w:t>
      </w:r>
    </w:p>
    <w:p w:rsidR="007A2573" w:rsidRPr="006B289E" w:rsidRDefault="007A2573" w:rsidP="00E90FD4">
      <w:pPr>
        <w:autoSpaceDE w:val="0"/>
        <w:autoSpaceDN w:val="0"/>
        <w:adjustRightInd w:val="0"/>
        <w:ind w:firstLine="720"/>
        <w:jc w:val="both"/>
        <w:rPr>
          <w:sz w:val="8"/>
          <w:szCs w:val="8"/>
        </w:rPr>
      </w:pP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 3.9.4 изложить в следующей редакции: «Владелец рекламной конструкции осуществляет благоустройство, покос и озеленение земельного участка, на котором размещена рекламная конструкция, в том случае если это предусмотрено договором с собственником земельного участка либо лицом, уполномоченным собственником, в срок установленный договором».</w:t>
      </w:r>
    </w:p>
    <w:p w:rsidR="007A2573" w:rsidRPr="006B289E" w:rsidRDefault="007A2573" w:rsidP="00E90FD4">
      <w:pPr>
        <w:autoSpaceDE w:val="0"/>
        <w:autoSpaceDN w:val="0"/>
        <w:adjustRightInd w:val="0"/>
        <w:ind w:firstLine="720"/>
        <w:jc w:val="both"/>
        <w:rPr>
          <w:sz w:val="8"/>
          <w:szCs w:val="8"/>
        </w:rPr>
      </w:pP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Пункты 3.9.6 и 4.1.25  - исключить.</w:t>
      </w:r>
    </w:p>
    <w:p w:rsidR="00E90FD4" w:rsidRDefault="006B289E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0FD4">
        <w:rPr>
          <w:sz w:val="28"/>
          <w:szCs w:val="28"/>
        </w:rPr>
        <w:t xml:space="preserve">. Опубликовать данное решение </w:t>
      </w:r>
      <w:r w:rsidR="00E90FD4">
        <w:rPr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 w:rsidR="00E90FD4">
        <w:rPr>
          <w:spacing w:val="8"/>
          <w:sz w:val="28"/>
          <w:szCs w:val="28"/>
        </w:rPr>
        <w:t>Карачевского</w:t>
      </w:r>
      <w:proofErr w:type="spellEnd"/>
      <w:r w:rsidR="00E90FD4">
        <w:rPr>
          <w:spacing w:val="8"/>
          <w:sz w:val="28"/>
          <w:szCs w:val="28"/>
        </w:rPr>
        <w:t xml:space="preserve"> городского поселения</w:t>
      </w:r>
      <w:r w:rsidR="00E90FD4">
        <w:rPr>
          <w:sz w:val="28"/>
          <w:szCs w:val="28"/>
        </w:rPr>
        <w:t xml:space="preserve"> и разместить на официальном сайте </w:t>
      </w:r>
      <w:proofErr w:type="spellStart"/>
      <w:r w:rsidR="00E90FD4">
        <w:rPr>
          <w:sz w:val="28"/>
          <w:szCs w:val="28"/>
        </w:rPr>
        <w:t>Карачевского</w:t>
      </w:r>
      <w:proofErr w:type="spellEnd"/>
      <w:r w:rsidR="00E90FD4">
        <w:rPr>
          <w:sz w:val="28"/>
          <w:szCs w:val="28"/>
        </w:rPr>
        <w:t xml:space="preserve"> городского Совета народных депутатов. </w:t>
      </w:r>
    </w:p>
    <w:p w:rsidR="00E90FD4" w:rsidRDefault="006B289E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90FD4">
        <w:rPr>
          <w:sz w:val="28"/>
          <w:szCs w:val="28"/>
        </w:rPr>
        <w:t>. Решение вступает в силу со дня опубликования.</w:t>
      </w:r>
    </w:p>
    <w:p w:rsidR="001626B9" w:rsidRDefault="001626B9" w:rsidP="00E90FD4">
      <w:pPr>
        <w:rPr>
          <w:b/>
          <w:sz w:val="28"/>
          <w:szCs w:val="28"/>
        </w:rPr>
      </w:pPr>
    </w:p>
    <w:p w:rsidR="006B289E" w:rsidRDefault="006B289E" w:rsidP="00E90FD4">
      <w:pPr>
        <w:rPr>
          <w:b/>
          <w:sz w:val="28"/>
          <w:szCs w:val="28"/>
        </w:rPr>
      </w:pPr>
    </w:p>
    <w:p w:rsidR="00FB64BE" w:rsidRPr="006B289E" w:rsidRDefault="00E90FD4" w:rsidP="006B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города Карачева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Ю.А.Братяков</w:t>
      </w:r>
      <w:proofErr w:type="spellEnd"/>
    </w:p>
    <w:sectPr w:rsidR="00FB64BE" w:rsidRPr="006B289E" w:rsidSect="006B289E">
      <w:type w:val="continuous"/>
      <w:pgSz w:w="12242" w:h="15842"/>
      <w:pgMar w:top="284" w:right="618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9F"/>
    <w:rsid w:val="00127E38"/>
    <w:rsid w:val="001626B9"/>
    <w:rsid w:val="00294248"/>
    <w:rsid w:val="004C746E"/>
    <w:rsid w:val="004D0649"/>
    <w:rsid w:val="0051232C"/>
    <w:rsid w:val="006B289E"/>
    <w:rsid w:val="006C3248"/>
    <w:rsid w:val="006F38D6"/>
    <w:rsid w:val="00726A61"/>
    <w:rsid w:val="007A1B9F"/>
    <w:rsid w:val="007A2573"/>
    <w:rsid w:val="007B2AC8"/>
    <w:rsid w:val="008D11E6"/>
    <w:rsid w:val="008E4181"/>
    <w:rsid w:val="009561E9"/>
    <w:rsid w:val="00AA55B4"/>
    <w:rsid w:val="00AC5A4D"/>
    <w:rsid w:val="00B038B2"/>
    <w:rsid w:val="00B80F30"/>
    <w:rsid w:val="00CA7530"/>
    <w:rsid w:val="00D252EB"/>
    <w:rsid w:val="00DC399A"/>
    <w:rsid w:val="00E52473"/>
    <w:rsid w:val="00E90FD4"/>
    <w:rsid w:val="00ED2884"/>
    <w:rsid w:val="00F00711"/>
    <w:rsid w:val="00F3278D"/>
    <w:rsid w:val="00F32C4E"/>
    <w:rsid w:val="00F650F0"/>
    <w:rsid w:val="00FB64BE"/>
    <w:rsid w:val="00FD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473"/>
  </w:style>
  <w:style w:type="paragraph" w:styleId="1">
    <w:name w:val="heading 1"/>
    <w:basedOn w:val="a"/>
    <w:next w:val="a"/>
    <w:link w:val="10"/>
    <w:qFormat/>
    <w:rsid w:val="00E90F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E52473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qFormat/>
    <w:rsid w:val="00E52473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qFormat/>
    <w:rsid w:val="00E52473"/>
    <w:pPr>
      <w:keepNext/>
      <w:jc w:val="center"/>
      <w:outlineLvl w:val="3"/>
    </w:pPr>
    <w:rPr>
      <w:b/>
      <w:caps/>
      <w:spacing w:val="40"/>
      <w:sz w:val="34"/>
    </w:rPr>
  </w:style>
  <w:style w:type="paragraph" w:styleId="5">
    <w:name w:val="heading 5"/>
    <w:basedOn w:val="a"/>
    <w:next w:val="a"/>
    <w:qFormat/>
    <w:rsid w:val="00E52473"/>
    <w:pPr>
      <w:keepNext/>
      <w:jc w:val="both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473"/>
    <w:rPr>
      <w:color w:val="0000FF"/>
      <w:u w:val="single"/>
    </w:rPr>
  </w:style>
  <w:style w:type="paragraph" w:styleId="a4">
    <w:name w:val="Balloon Text"/>
    <w:basedOn w:val="a"/>
    <w:link w:val="a5"/>
    <w:rsid w:val="00FD6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D6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0F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473"/>
  </w:style>
  <w:style w:type="paragraph" w:styleId="1">
    <w:name w:val="heading 1"/>
    <w:basedOn w:val="a"/>
    <w:next w:val="a"/>
    <w:link w:val="10"/>
    <w:qFormat/>
    <w:rsid w:val="00E90F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E52473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qFormat/>
    <w:rsid w:val="00E52473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qFormat/>
    <w:rsid w:val="00E52473"/>
    <w:pPr>
      <w:keepNext/>
      <w:jc w:val="center"/>
      <w:outlineLvl w:val="3"/>
    </w:pPr>
    <w:rPr>
      <w:b/>
      <w:caps/>
      <w:spacing w:val="40"/>
      <w:sz w:val="34"/>
    </w:rPr>
  </w:style>
  <w:style w:type="paragraph" w:styleId="5">
    <w:name w:val="heading 5"/>
    <w:basedOn w:val="a"/>
    <w:next w:val="a"/>
    <w:qFormat/>
    <w:rsid w:val="00E52473"/>
    <w:pPr>
      <w:keepNext/>
      <w:jc w:val="both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473"/>
    <w:rPr>
      <w:color w:val="0000FF"/>
      <w:u w:val="single"/>
    </w:rPr>
  </w:style>
  <w:style w:type="paragraph" w:styleId="a4">
    <w:name w:val="Balloon Text"/>
    <w:basedOn w:val="a"/>
    <w:link w:val="a5"/>
    <w:rsid w:val="00FD6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D6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0F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7;&#1077;&#1082;&#1088;&#1077;&#1090;&#1072;&#1088;&#1100;\AppData\Roaming\Microsoft\&#1064;&#1072;&#1073;&#1083;&#1086;&#1085;&#1099;\&#1043;&#1083;&#1072;&#1074;&#1072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Глава администрации</Template>
  <TotalTime>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1733</CharactersWithSpaces>
  <SharedDoc>false</SharedDoc>
  <HLinks>
    <vt:vector size="6" baseType="variant">
      <vt:variant>
        <vt:i4>6160506</vt:i4>
      </vt:variant>
      <vt:variant>
        <vt:i4>0</vt:i4>
      </vt:variant>
      <vt:variant>
        <vt:i4>0</vt:i4>
      </vt:variant>
      <vt:variant>
        <vt:i4>5</vt:i4>
      </vt:variant>
      <vt:variant>
        <vt:lpwstr>mailto:inbox@karadmin.ru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Первушова</cp:lastModifiedBy>
  <cp:revision>2</cp:revision>
  <cp:lastPrinted>2018-07-18T14:00:00Z</cp:lastPrinted>
  <dcterms:created xsi:type="dcterms:W3CDTF">2018-07-26T08:59:00Z</dcterms:created>
  <dcterms:modified xsi:type="dcterms:W3CDTF">2018-07-26T08:59:00Z</dcterms:modified>
</cp:coreProperties>
</file>